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45D7" w:rsidP="00A95138" w:rsidRDefault="008145D7" w14:paraId="10A5EA27" w14:textId="575F4286">
      <w:r w:rsidRPr="00733B76">
        <w:t xml:space="preserve">Příloha č. </w:t>
      </w:r>
      <w:r w:rsidRPr="00733B76" w:rsidR="00733B76">
        <w:t>7</w:t>
      </w:r>
      <w:r w:rsidRPr="00733B76">
        <w:t xml:space="preserve"> </w:t>
      </w:r>
      <w:r w:rsidRPr="00733B76" w:rsidR="00910A74">
        <w:rPr>
          <w:lang w:eastAsia="cs-CZ"/>
        </w:rPr>
        <w:t>Zadávací dokumentace</w:t>
      </w:r>
      <w:r w:rsidRPr="00733B76">
        <w:t xml:space="preserve"> – </w:t>
      </w:r>
      <w:r w:rsidRPr="00733B76">
        <w:rPr>
          <w:rStyle w:val="Tunpodbarven"/>
          <w:rFonts w:eastAsiaTheme="minorHAnsi"/>
        </w:rPr>
        <w:t>Účastník předloží p</w:t>
      </w:r>
      <w:r w:rsidRPr="00733B76" w:rsidR="00910A74">
        <w:rPr>
          <w:rStyle w:val="Tunpodbarven"/>
          <w:rFonts w:eastAsiaTheme="minorHAnsi"/>
        </w:rPr>
        <w:t xml:space="preserve">ouze v případě postupu dle čl. </w:t>
      </w:r>
      <w:r w:rsidRPr="00733B76" w:rsidR="00733B76">
        <w:rPr>
          <w:rStyle w:val="Tunpodbarven"/>
          <w:rFonts w:eastAsiaTheme="minorHAnsi"/>
        </w:rPr>
        <w:t>26</w:t>
      </w:r>
      <w:r w:rsidRPr="00733B76" w:rsidR="00910A74">
        <w:rPr>
          <w:rStyle w:val="Tunpodbarven"/>
          <w:rFonts w:eastAsiaTheme="minorHAnsi"/>
        </w:rPr>
        <w:t>.2. a</w:t>
      </w:r>
      <w:r w:rsidRPr="00733B76" w:rsidR="008F128C">
        <w:rPr>
          <w:rStyle w:val="Tunpodbarven"/>
          <w:rFonts w:eastAsiaTheme="minorHAnsi"/>
        </w:rPr>
        <w:t xml:space="preserve"> </w:t>
      </w:r>
      <w:r w:rsidRPr="00733B76" w:rsidR="00733B76">
        <w:rPr>
          <w:rStyle w:val="Tunpodbarven"/>
          <w:rFonts w:eastAsiaTheme="minorHAnsi"/>
        </w:rPr>
        <w:t>26</w:t>
      </w:r>
      <w:r w:rsidRPr="00733B76">
        <w:rPr>
          <w:rStyle w:val="Tunpodbarven"/>
          <w:rFonts w:eastAsiaTheme="minorHAnsi"/>
        </w:rPr>
        <w:t xml:space="preserve">.3 </w:t>
      </w:r>
      <w:r w:rsidRPr="00733B76" w:rsidR="00910A74">
        <w:rPr>
          <w:rStyle w:val="Tunpodbarven"/>
          <w:rFonts w:eastAsiaTheme="minorHAnsi"/>
        </w:rPr>
        <w:t>Zadávací dokumentace</w:t>
      </w:r>
      <w:r w:rsidRPr="00733B76">
        <w:rPr>
          <w:rStyle w:val="Tunpodbarven"/>
          <w:rFonts w:eastAsiaTheme="minorHAnsi"/>
        </w:rPr>
        <w:t>.</w:t>
      </w:r>
      <w:r>
        <w:t xml:space="preserve">   </w:t>
      </w:r>
    </w:p>
    <w:p w:rsidR="008145D7" w:rsidP="008145D7" w:rsidRDefault="008145D7" w14:paraId="10A5EA28" w14:textId="7777777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:rsidRPr="00A95138" w:rsidR="008145D7" w:rsidP="008F128C" w:rsidRDefault="008145D7" w14:paraId="10A5EA29" w14:textId="77777777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:rsidRPr="00A95138" w:rsidR="008145D7" w:rsidP="008F128C" w:rsidRDefault="008145D7" w14:paraId="10A5EA2B" w14:textId="77777777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:rsidR="008145D7" w:rsidP="00A95138" w:rsidRDefault="008145D7" w14:paraId="10A5EA2C" w14:textId="1B4D9C1B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Pr="00733B76" w:rsidR="00E75DFF">
        <w:rPr>
          <w:highlight w:val="green"/>
          <w:lang w:eastAsia="cs-CZ"/>
        </w:rPr>
        <w:t>[</w:t>
      </w:r>
      <w:r w:rsidRPr="00C84E50" w:rsidR="00E75DFF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Pr="00733B76" w:rsidR="00E75DFF">
        <w:rPr>
          <w:highlight w:val="green"/>
          <w:lang w:eastAsia="cs-CZ"/>
        </w:rPr>
        <w:t>]</w:t>
      </w:r>
    </w:p>
    <w:p w:rsidR="008145D7" w:rsidP="00A95138" w:rsidRDefault="008145D7" w14:paraId="10A5EA2D" w14:textId="101AD93C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Pr="00733B76" w:rsidR="00E75DFF">
        <w:rPr>
          <w:highlight w:val="green"/>
          <w:lang w:eastAsia="cs-CZ"/>
        </w:rPr>
        <w:t>[</w:t>
      </w:r>
      <w:r w:rsidRPr="00C84E50" w:rsidR="00E75DFF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Pr="00733B76" w:rsidR="00E75DFF">
        <w:rPr>
          <w:highlight w:val="green"/>
          <w:lang w:eastAsia="cs-CZ"/>
        </w:rPr>
        <w:t>]</w:t>
      </w:r>
    </w:p>
    <w:p w:rsidR="008145D7" w:rsidP="00A95138" w:rsidRDefault="008145D7" w14:paraId="10A5EA2E" w14:textId="075A2AAF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Pr="00733B76" w:rsidR="00E75DFF">
        <w:rPr>
          <w:highlight w:val="green"/>
          <w:lang w:eastAsia="cs-CZ"/>
        </w:rPr>
        <w:t>[</w:t>
      </w:r>
      <w:r w:rsidRPr="00C84E50" w:rsidR="00E75DFF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Pr="00733B76" w:rsidR="00E75DFF">
        <w:rPr>
          <w:highlight w:val="green"/>
          <w:lang w:eastAsia="cs-CZ"/>
        </w:rPr>
        <w:t>]</w:t>
      </w:r>
    </w:p>
    <w:p w:rsidR="008145D7" w:rsidP="00A95138" w:rsidRDefault="008145D7" w14:paraId="10A5EA2F" w14:textId="6DBA858C">
      <w:pPr>
        <w:pStyle w:val="Identifikace"/>
      </w:pPr>
      <w:r>
        <w:t>Zastoupen</w:t>
      </w:r>
      <w:r>
        <w:tab/>
      </w:r>
      <w:r w:rsidRPr="00733B76" w:rsidR="00E75DFF">
        <w:rPr>
          <w:highlight w:val="green"/>
        </w:rPr>
        <w:t>[</w:t>
      </w:r>
      <w:r w:rsidRPr="00C84E50" w:rsidR="00E75DFF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Pr="00733B76" w:rsidR="00E75DFF">
        <w:rPr>
          <w:highlight w:val="green"/>
        </w:rPr>
        <w:t>]</w:t>
      </w:r>
    </w:p>
    <w:p w:rsidR="002D21D5" w:rsidP="008F128C" w:rsidRDefault="008145D7" w14:paraId="36F9CEA7" w14:textId="4E18022E">
      <w:pPr>
        <w:spacing w:line="240" w:lineRule="auto"/>
        <w:jc w:val="both"/>
        <w:rPr>
          <w:rFonts w:eastAsia="Calibri" w:cs="Times New Roman"/>
        </w:rPr>
      </w:pPr>
      <w:r w:rsidRPr="2401073F" w:rsidR="008145D7">
        <w:rPr>
          <w:rFonts w:eastAsia="Times New Roman" w:cs="Times New Roman"/>
          <w:lang w:eastAsia="cs-CZ"/>
        </w:rPr>
        <w:t xml:space="preserve">který </w:t>
      </w:r>
      <w:r w:rsidRPr="2401073F" w:rsidR="008145D7">
        <w:rPr>
          <w:rFonts w:eastAsia="Times New Roman" w:cs="Times New Roman"/>
          <w:lang w:eastAsia="cs-CZ"/>
        </w:rPr>
        <w:t xml:space="preserve">podává nabídku na </w:t>
      </w:r>
      <w:r w:rsidRPr="2401073F" w:rsidR="00910A74">
        <w:rPr>
          <w:rFonts w:eastAsia="Times New Roman" w:cs="Times New Roman"/>
          <w:lang w:eastAsia="cs-CZ"/>
        </w:rPr>
        <w:t>na</w:t>
      </w:r>
      <w:r w:rsidRPr="2401073F" w:rsidR="008145D7">
        <w:rPr>
          <w:rFonts w:eastAsia="Times New Roman" w:cs="Times New Roman"/>
          <w:lang w:eastAsia="cs-CZ"/>
        </w:rPr>
        <w:t xml:space="preserve">dlimitní sektorovou veřejnou zakázku s názvem </w:t>
      </w:r>
      <w:bookmarkStart w:name="_Toc403053768" w:id="0"/>
      <w:r w:rsidR="008145D7">
        <w:rPr/>
        <w:t>„</w:t>
      </w:r>
      <w:bookmarkEnd w:id="0"/>
      <w:r w:rsidRPr="2401073F" w:rsidR="009F0523">
        <w:rPr>
          <w:rStyle w:val="tun"/>
          <w:rFonts w:eastAsia="Verdana" w:eastAsiaTheme="minorAscii"/>
        </w:rPr>
        <w:t xml:space="preserve">Revize, údržba a opravy vozidel </w:t>
      </w:r>
      <w:r w:rsidRPr="2401073F" w:rsidR="009F0523">
        <w:rPr>
          <w:rStyle w:val="tun"/>
          <w:rFonts w:eastAsia="Verdana" w:eastAsiaTheme="minorAscii"/>
        </w:rPr>
        <w:t>MV</w:t>
      </w:r>
      <w:r w:rsidRPr="2401073F" w:rsidR="00C84D76">
        <w:rPr>
          <w:rStyle w:val="tun"/>
          <w:rFonts w:eastAsia="Verdana" w:eastAsiaTheme="minorAscii"/>
        </w:rPr>
        <w:t>TV 2.3</w:t>
      </w:r>
      <w:r w:rsidR="008145D7">
        <w:rPr/>
        <w:t>“</w:t>
      </w:r>
      <w:r w:rsidRPr="2401073F" w:rsidR="008145D7">
        <w:rPr>
          <w:rFonts w:eastAsia="Times New Roman" w:cs="Times New Roman"/>
          <w:lang w:eastAsia="cs-CZ"/>
        </w:rPr>
        <w:t>, tím</w:t>
      </w:r>
      <w:r w:rsidRPr="2401073F" w:rsidR="008145D7">
        <w:rPr>
          <w:rFonts w:eastAsia="Times New Roman" w:cs="Times New Roman"/>
          <w:lang w:eastAsia="cs-CZ"/>
        </w:rPr>
        <w:t>to čestně prohlašuje, že</w:t>
      </w:r>
      <w:r w:rsidRPr="2401073F" w:rsidR="008145D7">
        <w:rPr>
          <w:rFonts w:eastAsia="Times New Roman" w:cs="Times New Roman"/>
          <w:lang w:eastAsia="cs-CZ"/>
        </w:rPr>
        <w:t xml:space="preserve"> </w:t>
      </w:r>
    </w:p>
    <w:p w:rsidR="002D21D5" w:rsidP="008F128C" w:rsidRDefault="002D21D5" w14:paraId="248E0463" w14:textId="77777777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Pr="005F0577" w:rsidR="002D21D5" w:rsidTr="00A95138" w14:paraId="79A8E188" w14:textId="77777777">
        <w:trPr>
          <w:cantSplit/>
        </w:trPr>
        <w:tc>
          <w:tcPr>
            <w:tcW w:w="160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95138" w:rsidR="002D21D5" w:rsidP="008F128C" w:rsidRDefault="002D21D5" w14:paraId="774B05C1" w14:textId="77777777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 xml:space="preserve">Obchodní tajemství či jiné informace dle § 3 </w:t>
            </w:r>
            <w:proofErr w:type="spellStart"/>
            <w:r w:rsidRPr="00A95138">
              <w:rPr>
                <w:rStyle w:val="tun"/>
              </w:rPr>
              <w:t>odst</w:t>
            </w:r>
            <w:proofErr w:type="spellEnd"/>
            <w:r w:rsidRPr="00A95138">
              <w:rPr>
                <w:rStyle w:val="tun"/>
              </w:rPr>
              <w:t>, 1 ZRS</w:t>
            </w:r>
          </w:p>
        </w:tc>
        <w:tc>
          <w:tcPr>
            <w:tcW w:w="3400" w:type="pct"/>
            <w:tcBorders>
              <w:top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95138" w:rsidR="002D21D5" w:rsidP="008F128C" w:rsidRDefault="002D21D5" w14:paraId="1428BB5F" w14:textId="77777777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Pr="005F0577" w:rsidR="002D21D5" w:rsidTr="00A95138" w14:paraId="3B58E570" w14:textId="77777777">
        <w:trPr>
          <w:cantSplit/>
        </w:trPr>
        <w:tc>
          <w:tcPr>
            <w:tcW w:w="1600" w:type="pct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308BA" w:rsidR="002D21D5" w:rsidP="008F128C" w:rsidRDefault="002D21D5" w14:paraId="5EE11D2F" w14:textId="77777777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Content>
            <w:tc>
              <w:tcPr>
                <w:tcW w:w="3400" w:type="pct"/>
                <w:tcBorders>
                  <w:bottom w:val="single" w:color="auto" w:sz="6" w:space="0"/>
                  <w:right w:val="single" w:color="auto" w:sz="6" w:space="0"/>
                </w:tcBorders>
              </w:tcPr>
              <w:p w:rsidRPr="005F0577" w:rsidR="002D21D5" w:rsidP="008F128C" w:rsidRDefault="002D21D5" w14:paraId="7D297ACC" w14:textId="77777777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Pr="005F0577" w:rsidR="002D21D5" w:rsidTr="00A95138" w14:paraId="6D3DB7FC" w14:textId="77777777">
        <w:trPr>
          <w:cantSplit/>
        </w:trPr>
        <w:tc>
          <w:tcPr>
            <w:tcW w:w="16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308BA" w:rsidR="002D21D5" w:rsidP="008F128C" w:rsidRDefault="002D21D5" w14:paraId="5C66C0F1" w14:textId="77777777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Content>
            <w:tc>
              <w:tcPr>
                <w:tcW w:w="3400" w:type="pct"/>
                <w:tcBorders>
                  <w:top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  <w:p w:rsidRPr="005F0577" w:rsidR="002D21D5" w:rsidP="008F128C" w:rsidRDefault="002D21D5" w14:paraId="6D04D3C9" w14:textId="77777777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Pr="005F0577" w:rsidR="002D21D5" w:rsidTr="00A95138" w14:paraId="43DF6606" w14:textId="77777777">
        <w:trPr>
          <w:cantSplit/>
        </w:trPr>
        <w:tc>
          <w:tcPr>
            <w:tcW w:w="16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308BA" w:rsidR="002D21D5" w:rsidP="008F128C" w:rsidRDefault="002D21D5" w14:paraId="73C82306" w14:textId="77777777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Content>
            <w:tc>
              <w:tcPr>
                <w:tcW w:w="3400" w:type="pct"/>
                <w:tcBorders>
                  <w:top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  <w:p w:rsidRPr="005F0577" w:rsidR="002D21D5" w:rsidP="008F128C" w:rsidRDefault="002D21D5" w14:paraId="5FF48D59" w14:textId="77777777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145D7" w:rsidP="008F128C" w:rsidRDefault="008145D7" w14:paraId="10A5EA32" w14:textId="77777777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:rsidR="008145D7" w:rsidP="008F128C" w:rsidRDefault="008145D7" w14:paraId="10A5EA33" w14:textId="77777777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:rsidR="008145D7" w:rsidP="008F128C" w:rsidRDefault="008145D7" w14:paraId="10A5EA34" w14:textId="320B7796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</w:t>
      </w:r>
      <w:r w:rsidR="002D21D5">
        <w:rPr>
          <w:rFonts w:eastAsia="Calibri" w:cs="Times New Roman"/>
        </w:rPr>
        <w:lastRenderedPageBreak/>
        <w:t>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:rsidR="008145D7" w:rsidP="00A95138" w:rsidRDefault="008145D7" w14:paraId="10A5EA36" w14:textId="1A68EB2C">
      <w:pPr>
        <w:pStyle w:val="Mstoadatum"/>
      </w:pPr>
      <w:r>
        <w:t xml:space="preserve">V </w:t>
      </w:r>
      <w:r w:rsidRPr="00733B76" w:rsidR="00E75DFF">
        <w:rPr>
          <w:bCs/>
          <w:highlight w:val="green"/>
        </w:rPr>
        <w:t>[</w:t>
      </w:r>
      <w:r w:rsidRPr="00C84E50" w:rsidR="00E75DFF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Pr="00733B76" w:rsidR="00E75DFF">
        <w:rPr>
          <w:highlight w:val="green"/>
        </w:rPr>
        <w:t>]</w:t>
      </w:r>
      <w:r>
        <w:t xml:space="preserve"> dne </w:t>
      </w:r>
      <w:r w:rsidRPr="00733B76" w:rsidR="00E75DFF">
        <w:rPr>
          <w:bCs/>
          <w:highlight w:val="green"/>
        </w:rPr>
        <w:t>[</w:t>
      </w:r>
      <w:r w:rsidRPr="00C84E50" w:rsidR="00E75DFF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Pr="00733B76" w:rsidR="00E75DFF">
        <w:rPr>
          <w:highlight w:val="green"/>
        </w:rPr>
        <w:t>]</w:t>
      </w:r>
    </w:p>
    <w:p w:rsidRPr="008145D7" w:rsidR="009F392E" w:rsidP="008145D7" w:rsidRDefault="009F392E" w14:paraId="10A5EA3A" w14:textId="77777777"/>
    <w:sectPr w:rsidRPr="008145D7" w:rsidR="009F392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0936" w:rsidP="00962258" w:rsidRDefault="00EE0936" w14:paraId="6E7825B0" w14:textId="77777777">
      <w:pPr>
        <w:spacing w:after="0" w:line="240" w:lineRule="auto"/>
      </w:pPr>
      <w:r>
        <w:separator/>
      </w:r>
    </w:p>
  </w:endnote>
  <w:endnote w:type="continuationSeparator" w:id="0">
    <w:p w:rsidR="00EE0936" w:rsidP="00962258" w:rsidRDefault="00EE0936" w14:paraId="57AE4D3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10A5EA48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10A5EA44" w14:textId="457E0FA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10A5EA45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0A5EA46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10A5EA47" w14:textId="77777777">
          <w:pPr>
            <w:pStyle w:val="Zpat"/>
          </w:pPr>
        </w:p>
      </w:tc>
    </w:tr>
  </w:tbl>
  <w:p w:rsidRPr="00B8518B" w:rsidR="00F1715C" w:rsidP="00B8518B" w:rsidRDefault="00F1715C" w14:paraId="10A5EA49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1390E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97C1A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:rsidTr="00F1715C" w14:paraId="10A5EA5B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3503EC" w:rsidP="003503EC" w:rsidRDefault="003503EC" w14:paraId="10A5EA54" w14:textId="26FB0F6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3503EC" w:rsidP="003503EC" w:rsidRDefault="003503EC" w14:paraId="10A5EA56" w14:textId="4CD50495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3503EC" w:rsidP="003503EC" w:rsidRDefault="003503EC" w14:paraId="10A5EA59" w14:textId="52A619D3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:rsidR="003503EC" w:rsidP="003503EC" w:rsidRDefault="003503EC" w14:paraId="10A5EA5A" w14:textId="77777777">
          <w:pPr>
            <w:pStyle w:val="Zpat"/>
          </w:pPr>
        </w:p>
      </w:tc>
    </w:tr>
  </w:tbl>
  <w:p w:rsidRPr="00B8518B" w:rsidR="00F1715C" w:rsidP="00460660" w:rsidRDefault="00F1715C" w14:paraId="10A5EA5C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CCF2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329D8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10A5EA5D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0936" w:rsidP="00962258" w:rsidRDefault="00EE0936" w14:paraId="171824B6" w14:textId="77777777">
      <w:pPr>
        <w:spacing w:after="0" w:line="240" w:lineRule="auto"/>
      </w:pPr>
      <w:r>
        <w:separator/>
      </w:r>
    </w:p>
  </w:footnote>
  <w:footnote w:type="continuationSeparator" w:id="0">
    <w:p w:rsidR="00EE0936" w:rsidP="00962258" w:rsidRDefault="00EE0936" w14:paraId="3A43B99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3B76" w:rsidRDefault="00733B76" w14:paraId="0582A166" w14:textId="104C275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0A5EA42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10A5EA3F" w14:textId="3CB1E933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10A5EA40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0A5EA41" w14:textId="77777777">
          <w:pPr>
            <w:pStyle w:val="Druhdokumentu"/>
          </w:pPr>
        </w:p>
      </w:tc>
    </w:tr>
  </w:tbl>
  <w:p w:rsidRPr="00D6163D" w:rsidR="00F1715C" w:rsidRDefault="00F1715C" w14:paraId="10A5EA43" w14:textId="77777777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10A5EA4D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10A5EA4A" w14:textId="45A0964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0A5EA4B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10A5EA4C" w14:textId="77777777">
          <w:pPr>
            <w:pStyle w:val="Druhdokumentu"/>
          </w:pPr>
        </w:p>
      </w:tc>
    </w:tr>
    <w:tr w:rsidR="009F392E" w:rsidTr="00A95138" w14:paraId="10A5EA51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10A5EA4E" w14:textId="77777777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10A5EA4F" w14:textId="77777777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10A5EA50" w14:textId="77777777">
          <w:pPr>
            <w:pStyle w:val="Druhdokumentu"/>
          </w:pPr>
        </w:p>
      </w:tc>
    </w:tr>
  </w:tbl>
  <w:p w:rsidRPr="00D6163D" w:rsidR="00F1715C" w:rsidP="00FC6389" w:rsidRDefault="00F5558F" w14:paraId="10A5EA52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10A5EA53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40D8F"/>
    <w:rsid w:val="00072C1E"/>
    <w:rsid w:val="000E23A7"/>
    <w:rsid w:val="0010160D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58E2"/>
    <w:rsid w:val="00523EA7"/>
    <w:rsid w:val="00553375"/>
    <w:rsid w:val="00557C28"/>
    <w:rsid w:val="005736B7"/>
    <w:rsid w:val="00575E5A"/>
    <w:rsid w:val="005C6A42"/>
    <w:rsid w:val="005F1404"/>
    <w:rsid w:val="0061068E"/>
    <w:rsid w:val="00660AD3"/>
    <w:rsid w:val="00677B7F"/>
    <w:rsid w:val="006A5570"/>
    <w:rsid w:val="006A689C"/>
    <w:rsid w:val="006A70B2"/>
    <w:rsid w:val="006B3D79"/>
    <w:rsid w:val="006D2F78"/>
    <w:rsid w:val="006D7AFE"/>
    <w:rsid w:val="006E0578"/>
    <w:rsid w:val="006E314D"/>
    <w:rsid w:val="00710723"/>
    <w:rsid w:val="00723ED1"/>
    <w:rsid w:val="00733B76"/>
    <w:rsid w:val="00743525"/>
    <w:rsid w:val="00744018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28C"/>
    <w:rsid w:val="008F18D6"/>
    <w:rsid w:val="008F5599"/>
    <w:rsid w:val="008F7CCD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0523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84D76"/>
    <w:rsid w:val="00C87946"/>
    <w:rsid w:val="00CD1FC4"/>
    <w:rsid w:val="00D13D3B"/>
    <w:rsid w:val="00D21061"/>
    <w:rsid w:val="00D4108E"/>
    <w:rsid w:val="00D6163D"/>
    <w:rsid w:val="00D73D46"/>
    <w:rsid w:val="00D831A3"/>
    <w:rsid w:val="00D834C6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EE0936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2401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6A70B2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styleId="tabulka" w:customStyle="1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hAnsi="Arial" w:eastAsia="Times New Roman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styleId="tun" w:customStyle="1">
    <w:name w:val="tučně"/>
    <w:basedOn w:val="Standardnpsmoodstavce"/>
    <w:uiPriority w:val="1"/>
    <w:qFormat/>
    <w:rsid w:val="006A70B2"/>
    <w:rPr>
      <w:rFonts w:ascii="Verdana" w:hAnsi="Verdana" w:eastAsia="Times New Roman" w:cs="Times New Roman"/>
      <w:b/>
      <w:bCs/>
      <w:kern w:val="28"/>
      <w:sz w:val="18"/>
      <w:lang w:eastAsia="x-none"/>
    </w:rPr>
  </w:style>
  <w:style w:type="character" w:styleId="Kurzvatun" w:customStyle="1">
    <w:name w:val="Kurzíva tučně"/>
    <w:basedOn w:val="Standardnpsmoodstavce"/>
    <w:uiPriority w:val="1"/>
    <w:qFormat/>
    <w:rsid w:val="006A70B2"/>
    <w:rPr>
      <w:rFonts w:ascii="Verdana" w:hAnsi="Verdana" w:eastAsia="Calibri" w:cs="Times New Roman"/>
      <w:b/>
      <w:i/>
      <w:sz w:val="18"/>
    </w:rPr>
  </w:style>
  <w:style w:type="character" w:styleId="Tunpodbarven" w:customStyle="1">
    <w:name w:val="Tučně podbarveně"/>
    <w:basedOn w:val="tun"/>
    <w:uiPriority w:val="1"/>
    <w:qFormat/>
    <w:rsid w:val="006A70B2"/>
    <w:rPr>
      <w:rFonts w:ascii="Verdana" w:hAnsi="Verdana" w:eastAsia="Times New Roman" w:cs="Times New Roman"/>
      <w:b/>
      <w:bCs/>
      <w:color w:val="FF5200"/>
      <w:kern w:val="28"/>
      <w:sz w:val="18"/>
      <w:lang w:eastAsia="x-none"/>
    </w:rPr>
  </w:style>
  <w:style w:type="paragraph" w:styleId="Mstoadatum" w:customStyle="1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styleId="MstoadatumChar" w:customStyle="1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styleId="Zastoupen" w:customStyle="1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styleId="Identifikace" w:customStyle="1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styleId="IdentifikaceChar" w:customStyle="1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P="00D834C6" w:rsidRDefault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P="00D834C6" w:rsidRDefault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P="00D834C6" w:rsidRDefault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P="00D834C6" w:rsidRDefault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451C58"/>
    <w:rsid w:val="004F7E9F"/>
    <w:rsid w:val="005158E2"/>
    <w:rsid w:val="005C6A42"/>
    <w:rsid w:val="006D2F78"/>
    <w:rsid w:val="00744018"/>
    <w:rsid w:val="007B0538"/>
    <w:rsid w:val="008F7CCD"/>
    <w:rsid w:val="00AB7931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1163b7e6-025a-48d9-b2b6-6783d387a986"/>
    <ds:schemaRef ds:uri="fe25674c-bbd3-486d-a358-51f3cef109e7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C0322B-21D3-4BA5-9D65-205A3227CB40}"/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Herdová Veronika, DiS.</dc:creator>
  <lastModifiedBy>Sukup Richard, Mgr.</lastModifiedBy>
  <revision>5</revision>
  <lastPrinted>2026-03-09T13:45:00.0000000Z</lastPrinted>
  <dcterms:created xsi:type="dcterms:W3CDTF">2025-10-22T05:53:00.0000000Z</dcterms:created>
  <dcterms:modified xsi:type="dcterms:W3CDTF">2026-07-01T11:53:56.5062608Z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